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CCD03" w14:textId="5EC47003" w:rsidR="006B2F86" w:rsidRDefault="005C17B3" w:rsidP="00E71FC3">
      <w:pPr>
        <w:pStyle w:val="NoSpacing"/>
      </w:pPr>
      <w:r>
        <w:rPr>
          <w:u w:val="single"/>
        </w:rPr>
        <w:t>Thomas HENRYSON</w:t>
      </w:r>
      <w:r>
        <w:t xml:space="preserve">  </w:t>
      </w:r>
      <w:proofErr w:type="gramStart"/>
      <w:r>
        <w:t xml:space="preserve">   (</w:t>
      </w:r>
      <w:proofErr w:type="gramEnd"/>
      <w:r>
        <w:t>d.1466)</w:t>
      </w:r>
    </w:p>
    <w:p w14:paraId="310A09BF" w14:textId="2E69B871" w:rsidR="005C17B3" w:rsidRDefault="005C17B3" w:rsidP="00E71FC3">
      <w:pPr>
        <w:pStyle w:val="NoSpacing"/>
      </w:pPr>
      <w:r>
        <w:t>of Scarborough. Baker.</w:t>
      </w:r>
    </w:p>
    <w:p w14:paraId="28D58E62" w14:textId="23C41C72" w:rsidR="005C17B3" w:rsidRDefault="005C17B3" w:rsidP="00E71FC3">
      <w:pPr>
        <w:pStyle w:val="NoSpacing"/>
      </w:pPr>
    </w:p>
    <w:p w14:paraId="358408E6" w14:textId="25561DF9" w:rsidR="005C17B3" w:rsidRDefault="005C17B3" w:rsidP="00E71FC3">
      <w:pPr>
        <w:pStyle w:val="NoSpacing"/>
      </w:pPr>
    </w:p>
    <w:p w14:paraId="73C898B2" w14:textId="6D5B94C3" w:rsidR="005C17B3" w:rsidRDefault="005C17B3" w:rsidP="00E71FC3">
      <w:pPr>
        <w:pStyle w:val="NoSpacing"/>
      </w:pPr>
      <w:r>
        <w:t>20 Oct.1466</w:t>
      </w:r>
      <w:r>
        <w:tab/>
      </w:r>
      <w:r>
        <w:t>He made his Will.   (W.Y.R. p.8</w:t>
      </w:r>
      <w:r>
        <w:t>3</w:t>
      </w:r>
      <w:r>
        <w:t>)</w:t>
      </w:r>
    </w:p>
    <w:p w14:paraId="368FEEC4" w14:textId="77777777" w:rsidR="005C17B3" w:rsidRDefault="005C17B3" w:rsidP="005C17B3">
      <w:pPr>
        <w:pStyle w:val="NoSpacing"/>
      </w:pPr>
      <w:r>
        <w:t xml:space="preserve">  5 Nov.</w:t>
      </w:r>
      <w:r>
        <w:tab/>
      </w:r>
      <w:r>
        <w:t>Probate of his Will.   (ibid.)</w:t>
      </w:r>
    </w:p>
    <w:p w14:paraId="4AC7932B" w14:textId="77777777" w:rsidR="005C17B3" w:rsidRDefault="005C17B3" w:rsidP="005C17B3">
      <w:pPr>
        <w:pStyle w:val="NoSpacing"/>
      </w:pPr>
    </w:p>
    <w:p w14:paraId="6565BAC6" w14:textId="77777777" w:rsidR="005C17B3" w:rsidRDefault="005C17B3" w:rsidP="005C17B3">
      <w:pPr>
        <w:pStyle w:val="NoSpacing"/>
      </w:pPr>
    </w:p>
    <w:p w14:paraId="6D66E822" w14:textId="0ABB3C30" w:rsidR="005C17B3" w:rsidRPr="005C17B3" w:rsidRDefault="005C17B3" w:rsidP="005C17B3">
      <w:pPr>
        <w:pStyle w:val="NoSpacing"/>
      </w:pPr>
      <w:r>
        <w:t>19 March 2018</w:t>
      </w:r>
      <w:bookmarkStart w:id="0" w:name="_GoBack"/>
      <w:bookmarkEnd w:id="0"/>
    </w:p>
    <w:sectPr w:rsidR="005C17B3" w:rsidRPr="005C17B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83E3C" w14:textId="77777777" w:rsidR="005C17B3" w:rsidRDefault="005C17B3" w:rsidP="00E71FC3">
      <w:pPr>
        <w:spacing w:after="0" w:line="240" w:lineRule="auto"/>
      </w:pPr>
      <w:r>
        <w:separator/>
      </w:r>
    </w:p>
  </w:endnote>
  <w:endnote w:type="continuationSeparator" w:id="0">
    <w:p w14:paraId="06002814" w14:textId="77777777" w:rsidR="005C17B3" w:rsidRDefault="005C17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C79A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860A79" w14:textId="77777777" w:rsidR="005C17B3" w:rsidRDefault="005C17B3" w:rsidP="00E71FC3">
      <w:pPr>
        <w:spacing w:after="0" w:line="240" w:lineRule="auto"/>
      </w:pPr>
      <w:r>
        <w:separator/>
      </w:r>
    </w:p>
  </w:footnote>
  <w:footnote w:type="continuationSeparator" w:id="0">
    <w:p w14:paraId="21D4AD3B" w14:textId="77777777" w:rsidR="005C17B3" w:rsidRDefault="005C17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7B3"/>
    <w:rsid w:val="001A7C09"/>
    <w:rsid w:val="00577BD5"/>
    <w:rsid w:val="005C17B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E9DB2"/>
  <w15:chartTrackingRefBased/>
  <w15:docId w15:val="{18F5B1AF-AA61-4AEF-AE74-B963408A8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2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2018-03-19T21:06:00Z</dcterms:created>
  <dcterms:modified xsi:type="dcterms:W3CDTF">2018-03-19T21:09:00Z</dcterms:modified>
</cp:coreProperties>
</file>